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215960580" w:edGrp="everyone"/>
      <w:permEnd w:id="215960580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383073326" w:edGrp="everyone"/>
      <w:r w:rsidR="0088096C" w:rsidRPr="0079442C">
        <w:t>__________</w:t>
      </w:r>
    </w:p>
    <w:permEnd w:id="138307332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818964638" w:edGrp="everyone"/>
      <w:r w:rsidR="005B55F2">
        <w:t>Санкт-Петербург</w:t>
      </w:r>
      <w:permEnd w:id="81896463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804689657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804689657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931042561" w:edGrp="everyone"/>
      <w:r w:rsidR="005B55F2">
        <w:t>директора ТЭЦ-17 филиала «Невский» Богданова В.С.</w:t>
      </w:r>
      <w:permEnd w:id="1931042561"/>
      <w:r w:rsidRPr="0079442C">
        <w:t xml:space="preserve">, действующего на </w:t>
      </w:r>
      <w:r w:rsidR="00F1208A" w:rsidRPr="0079442C">
        <w:t xml:space="preserve">основании </w:t>
      </w:r>
      <w:permStart w:id="2144098399" w:edGrp="everyone"/>
      <w:r w:rsidR="005B55F2">
        <w:t xml:space="preserve">доверенности № </w:t>
      </w:r>
      <w:r w:rsidR="005B55F2" w:rsidRPr="005B55F2">
        <w:t>242-2014 от 01 января 2014 г</w:t>
      </w:r>
      <w:r w:rsidR="005B55F2">
        <w:t>.</w:t>
      </w:r>
      <w:permEnd w:id="2144098399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217252049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217252049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302186522" w:edGrp="everyone"/>
      <w:r w:rsidR="00F1208A" w:rsidRPr="0079442C">
        <w:t>_________</w:t>
      </w:r>
      <w:r w:rsidR="00E75DEC" w:rsidRPr="0079442C">
        <w:t>________</w:t>
      </w:r>
      <w:permEnd w:id="302186522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48647755" w:edGrp="everyone"/>
      <w:r w:rsidR="00F1208A" w:rsidRPr="0079442C">
        <w:t>_________</w:t>
      </w:r>
      <w:r w:rsidR="00E75DEC" w:rsidRPr="0079442C">
        <w:t>__</w:t>
      </w:r>
      <w:permEnd w:id="14864775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2114913936" w:edGrp="everyone"/>
      <w:r w:rsidR="00FE4D89">
        <w:t>-</w:t>
      </w:r>
      <w:r w:rsidR="00FE4D89" w:rsidRPr="00FE4D89">
        <w:t xml:space="preserve"> обслуживание системы пожарной сигнализации, оповещения и пожаротушения Выборгской ТЭЦ</w:t>
      </w:r>
      <w:proofErr w:type="gramStart"/>
      <w:r w:rsidR="00FE4D89">
        <w:t>,</w:t>
      </w:r>
      <w:bookmarkStart w:id="0" w:name="_GoBack"/>
      <w:bookmarkEnd w:id="0"/>
      <w:permEnd w:id="2114913936"/>
      <w:r w:rsidRPr="0079442C">
        <w:t>д</w:t>
      </w:r>
      <w:proofErr w:type="gramEnd"/>
      <w:r w:rsidRPr="0079442C">
        <w:t>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31359537" w:edGrp="everyone"/>
      <w:r w:rsidR="00265339" w:rsidRPr="0079442C">
        <w:t>«</w:t>
      </w:r>
      <w:r w:rsidR="00367A43" w:rsidRPr="0079442C">
        <w:t>_</w:t>
      </w:r>
      <w:r w:rsidR="00265339" w:rsidRPr="0079442C">
        <w:t>__»</w:t>
      </w:r>
      <w:r w:rsidR="00F97F10" w:rsidRPr="0079442C">
        <w:t>____</w:t>
      </w:r>
      <w:r w:rsidR="00367A43" w:rsidRPr="0079442C">
        <w:t>___</w:t>
      </w:r>
      <w:r w:rsidR="00265339" w:rsidRPr="0079442C">
        <w:t>201</w:t>
      </w:r>
      <w:r w:rsidR="00F97F10" w:rsidRPr="0079442C">
        <w:t>__</w:t>
      </w:r>
      <w:permEnd w:id="131359537"/>
      <w:r w:rsidR="00F97F10" w:rsidRPr="0079442C">
        <w:t xml:space="preserve"> </w:t>
      </w:r>
      <w:r w:rsidR="00367A43" w:rsidRPr="0079442C">
        <w:t xml:space="preserve">по </w:t>
      </w:r>
      <w:permStart w:id="1054934714" w:edGrp="everyone"/>
      <w:r w:rsidR="00F97F10" w:rsidRPr="0079442C">
        <w:t>«___»________201_</w:t>
      </w:r>
      <w:r w:rsidR="00265339" w:rsidRPr="0079442C">
        <w:t>_</w:t>
      </w:r>
      <w:permEnd w:id="1054934714"/>
      <w:r w:rsidR="00E62794" w:rsidRPr="0079442C">
        <w:t>.</w:t>
      </w:r>
      <w:r w:rsidR="007625A0" w:rsidRPr="0079442C">
        <w:t xml:space="preserve"> </w:t>
      </w:r>
      <w:permStart w:id="1546157503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 xml:space="preserve"> (если есть промежуточные сроки).</w:t>
      </w:r>
      <w:permEnd w:id="1546157503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790129978" w:edGrp="everyone"/>
      <w:r w:rsidR="00C34C20" w:rsidRPr="0079442C">
        <w:t>,</w:t>
      </w:r>
      <w:r w:rsidR="00F1208A" w:rsidRPr="0079442C">
        <w:t xml:space="preserve"> </w:t>
      </w:r>
      <w:proofErr w:type="spellStart"/>
      <w:r w:rsidR="00F1208A" w:rsidRPr="0079442C">
        <w:t>в</w:t>
      </w:r>
      <w:r w:rsidR="00914BAC" w:rsidRPr="0079442C">
        <w:t>____экземплярах</w:t>
      </w:r>
      <w:proofErr w:type="spellEnd"/>
      <w:r w:rsidR="00914BAC" w:rsidRPr="0079442C">
        <w:t>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914BAC" w:rsidRPr="0079442C">
        <w:t>а __________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79012997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145062965" w:edGrp="everyone"/>
      <w:r w:rsidRPr="0079442C">
        <w:t xml:space="preserve">1.5. Место оказания Услуг: </w:t>
      </w:r>
      <w:r w:rsidR="005B55F2">
        <w:t>Санкт-Петербург</w:t>
      </w:r>
      <w:r w:rsidR="005B55F2" w:rsidRPr="005B55F2">
        <w:t xml:space="preserve">  ул. Жукова, д. 26.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2145062965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896621178" w:edGrp="everyone"/>
      <w:r w:rsidRPr="0079442C">
        <w:t>1.7. Качество Услуг должно соответствовать ______________</w:t>
      </w:r>
      <w:r w:rsidRPr="0079442C">
        <w:rPr>
          <w:i/>
        </w:rPr>
        <w:t>(если применимо).</w:t>
      </w:r>
      <w:r w:rsidRPr="0079442C">
        <w:t xml:space="preserve"> 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89662117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692086691" w:edGrp="everyone"/>
      <w:r w:rsidR="005B55F2" w:rsidRPr="0079442C">
        <w:t xml:space="preserve">ежедневно, кроме субботы и воскресенья, с </w:t>
      </w:r>
      <w:r w:rsidR="005B55F2" w:rsidRPr="005B55F2">
        <w:t>08 час. 00  мин. до 17 час. 00  мин.</w:t>
      </w:r>
    </w:p>
    <w:permEnd w:id="692086691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797405268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t xml:space="preserve"> </w:t>
      </w:r>
      <w:r w:rsidR="0069794B" w:rsidRPr="0079442C">
        <w:rPr>
          <w:i/>
        </w:rPr>
        <w:t xml:space="preserve">(если применимо).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69794B" w:rsidRPr="0079442C">
        <w:rPr>
          <w:i/>
        </w:rPr>
        <w:t>(указать порядок</w:t>
      </w:r>
      <w:r w:rsidR="00B96A96" w:rsidRPr="0079442C">
        <w:rPr>
          <w:i/>
        </w:rPr>
        <w:t>,</w:t>
      </w:r>
      <w:r w:rsidR="0069794B" w:rsidRPr="0079442C">
        <w:rPr>
          <w:i/>
        </w:rPr>
        <w:t xml:space="preserve"> сроки и наименование)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797405268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44331751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44331751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813789265" w:edGrp="everyone"/>
      <w:r w:rsidRPr="0079442C">
        <w:t>в следующем порядке:</w:t>
      </w:r>
      <w:r w:rsidR="009901B8" w:rsidRPr="0079442C">
        <w:t xml:space="preserve"> _____</w:t>
      </w:r>
      <w:r w:rsidR="00F1208A" w:rsidRPr="0079442C">
        <w:t>____</w:t>
      </w:r>
      <w:r w:rsidR="00EA4EA9" w:rsidRPr="0079442C">
        <w:t>__________</w:t>
      </w:r>
      <w:r w:rsidR="00F1208A" w:rsidRPr="0079442C">
        <w:t xml:space="preserve"> </w:t>
      </w:r>
      <w:r w:rsidR="00F1208A" w:rsidRPr="0079442C">
        <w:rPr>
          <w:i/>
        </w:rPr>
        <w:t>(указать периодичность).</w:t>
      </w:r>
      <w:r w:rsidR="007770CA" w:rsidRPr="0079442C">
        <w:rPr>
          <w:i/>
        </w:rPr>
        <w:t xml:space="preserve"> </w:t>
      </w:r>
      <w:permEnd w:id="1813789265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646394189" w:edGrp="everyone"/>
      <w:r w:rsidR="00891934" w:rsidRPr="0079442C"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79442C">
        <w:t>________</w:t>
      </w:r>
      <w:r w:rsidR="0069794B" w:rsidRPr="0079442C">
        <w:t xml:space="preserve"> </w:t>
      </w:r>
      <w:r w:rsidR="0069794B" w:rsidRPr="0079442C">
        <w:rPr>
          <w:i/>
        </w:rPr>
        <w:t>(если применимо)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FB675D" w:rsidRPr="0079442C" w:rsidRDefault="00A8084D" w:rsidP="00534CA4">
      <w:pPr>
        <w:ind w:firstLine="708"/>
        <w:jc w:val="both"/>
        <w:rPr>
          <w:i/>
        </w:rPr>
      </w:pPr>
      <w:r w:rsidRPr="0079442C">
        <w:rPr>
          <w:i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79442C">
        <w:rPr>
          <w:i/>
        </w:rPr>
        <w:t>ё</w:t>
      </w:r>
      <w:r w:rsidRPr="0079442C">
        <w:rPr>
          <w:i/>
        </w:rPr>
        <w:t>т и сч</w:t>
      </w:r>
      <w:r w:rsidR="00A04FEC" w:rsidRPr="0079442C">
        <w:rPr>
          <w:i/>
        </w:rPr>
        <w:t>ё</w:t>
      </w:r>
      <w:r w:rsidRPr="0079442C">
        <w:rPr>
          <w:i/>
        </w:rPr>
        <w:t xml:space="preserve">т-фактуру не позднее </w:t>
      </w:r>
      <w:r w:rsidR="00445BAE" w:rsidRPr="0079442C">
        <w:rPr>
          <w:i/>
        </w:rPr>
        <w:t>0</w:t>
      </w:r>
      <w:r w:rsidRPr="0079442C">
        <w:rPr>
          <w:i/>
        </w:rPr>
        <w:t>5</w:t>
      </w:r>
      <w:r w:rsidR="00445BAE" w:rsidRPr="0079442C">
        <w:rPr>
          <w:i/>
        </w:rPr>
        <w:t xml:space="preserve"> (П</w:t>
      </w:r>
      <w:r w:rsidR="00F1208A" w:rsidRPr="0079442C">
        <w:rPr>
          <w:i/>
        </w:rPr>
        <w:t>ятого)</w:t>
      </w:r>
      <w:r w:rsidRPr="0079442C">
        <w:rPr>
          <w:i/>
        </w:rPr>
        <w:t xml:space="preserve"> числа месяца, следующего за </w:t>
      </w:r>
      <w:proofErr w:type="gramStart"/>
      <w:r w:rsidRPr="0079442C">
        <w:rPr>
          <w:i/>
        </w:rPr>
        <w:t>отч</w:t>
      </w:r>
      <w:r w:rsidR="00A04FEC" w:rsidRPr="0079442C">
        <w:rPr>
          <w:i/>
        </w:rPr>
        <w:t>ё</w:t>
      </w:r>
      <w:r w:rsidRPr="0079442C">
        <w:rPr>
          <w:i/>
        </w:rPr>
        <w:t>тным</w:t>
      </w:r>
      <w:proofErr w:type="gramEnd"/>
      <w:r w:rsidR="00E62794" w:rsidRPr="0079442C">
        <w:rPr>
          <w:i/>
        </w:rPr>
        <w:t>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646394189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502412278" w:edGrp="everyone"/>
      <w:r w:rsidRPr="0079442C">
        <w:t>3.5.</w:t>
      </w:r>
      <w:r w:rsidR="00B9616D" w:rsidRPr="0079442C">
        <w:t xml:space="preserve"> </w:t>
      </w:r>
      <w:permEnd w:id="50241227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682114916" w:edGrp="everyone"/>
      <w:r w:rsidRPr="0079442C">
        <w:t>3.6.</w:t>
      </w:r>
      <w:permEnd w:id="1682114916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874195691" w:edGrp="everyone"/>
      <w:r w:rsidRPr="0079442C">
        <w:t>3.7.</w:t>
      </w:r>
      <w:permEnd w:id="874195691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32447202" w:edGrp="everyone"/>
      <w:r w:rsidRPr="0079442C">
        <w:t xml:space="preserve">___________ </w:t>
      </w:r>
      <w:r w:rsidRPr="0079442C">
        <w:rPr>
          <w:i/>
        </w:rPr>
        <w:t>(указывается наименование результата)</w:t>
      </w:r>
      <w:permEnd w:id="32447202"/>
      <w:r w:rsidRPr="0079442C">
        <w:t xml:space="preserve">, обнаруженными в течение </w:t>
      </w:r>
      <w:permStart w:id="1304910175" w:edGrp="everyone"/>
      <w:r w:rsidRPr="0079442C">
        <w:t xml:space="preserve">___________ </w:t>
      </w:r>
      <w:r w:rsidRPr="0079442C">
        <w:rPr>
          <w:i/>
        </w:rPr>
        <w:t>(указывается период времени</w:t>
      </w:r>
      <w:r w:rsidR="0075379A" w:rsidRPr="0079442C">
        <w:rPr>
          <w:i/>
        </w:rPr>
        <w:t xml:space="preserve"> бо</w:t>
      </w:r>
      <w:r w:rsidR="00B96A96" w:rsidRPr="0079442C">
        <w:rPr>
          <w:i/>
        </w:rPr>
        <w:t xml:space="preserve">лее </w:t>
      </w:r>
      <w:r w:rsidR="0075379A" w:rsidRPr="0079442C">
        <w:rPr>
          <w:i/>
        </w:rPr>
        <w:t>2-х лет</w:t>
      </w:r>
      <w:r w:rsidRPr="0079442C">
        <w:rPr>
          <w:i/>
        </w:rPr>
        <w:t>)</w:t>
      </w:r>
      <w:permEnd w:id="1304910175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53657992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445BAE" w:rsidRPr="0079442C" w:rsidRDefault="007770CA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proofErr w:type="gramStart"/>
      <w:r w:rsidR="000C782A" w:rsidRPr="0079442C">
        <w:rPr>
          <w:i/>
        </w:rPr>
        <w:t xml:space="preserve">(В случае если услуги оказываются </w:t>
      </w:r>
      <w:r w:rsidR="00426224" w:rsidRPr="0079442C">
        <w:rPr>
          <w:i/>
        </w:rPr>
        <w:t xml:space="preserve">Исполнителем </w:t>
      </w:r>
      <w:r w:rsidR="000C782A" w:rsidRPr="0079442C">
        <w:rPr>
          <w:i/>
        </w:rPr>
        <w:t>ежемесячно, Стороны ежемесячно составляют Акт об оказании услуг из расч</w:t>
      </w:r>
      <w:r w:rsidR="00EC4209" w:rsidRPr="0079442C">
        <w:rPr>
          <w:i/>
        </w:rPr>
        <w:t>ё</w:t>
      </w:r>
      <w:r w:rsidR="000C782A" w:rsidRPr="0079442C">
        <w:rPr>
          <w:i/>
        </w:rPr>
        <w:t>та количества календарных дней</w:t>
      </w:r>
      <w:r w:rsidR="00733D22" w:rsidRPr="0079442C">
        <w:rPr>
          <w:i/>
        </w:rPr>
        <w:t xml:space="preserve"> в месяц</w:t>
      </w:r>
      <w:r w:rsidR="0031391B" w:rsidRPr="0079442C">
        <w:rPr>
          <w:i/>
        </w:rPr>
        <w:t>.</w:t>
      </w:r>
      <w:r w:rsidR="00907C87" w:rsidRPr="0079442C">
        <w:rPr>
          <w:i/>
        </w:rPr>
        <w:t xml:space="preserve"> </w:t>
      </w:r>
      <w:proofErr w:type="gramEnd"/>
    </w:p>
    <w:p w:rsidR="00A32AE8" w:rsidRPr="0079442C" w:rsidRDefault="00445BAE" w:rsidP="00534CA4">
      <w:pPr>
        <w:ind w:firstLine="708"/>
        <w:jc w:val="both"/>
        <w:rPr>
          <w:i/>
        </w:rPr>
      </w:pPr>
      <w:proofErr w:type="gramStart"/>
      <w:r w:rsidRPr="0079442C">
        <w:rPr>
          <w:i/>
        </w:rPr>
        <w:t xml:space="preserve">При невозможности определения </w:t>
      </w:r>
      <w:r w:rsidR="00531F0D" w:rsidRPr="0079442C">
        <w:rPr>
          <w:i/>
        </w:rPr>
        <w:t>общей стоимости оказываемых услуг на день</w:t>
      </w:r>
      <w:r w:rsidR="00EC4209" w:rsidRPr="0079442C">
        <w:rPr>
          <w:i/>
        </w:rPr>
        <w:t xml:space="preserve"> подписания настоящего Договора</w:t>
      </w:r>
      <w:r w:rsidR="00531F0D" w:rsidRPr="0079442C">
        <w:rPr>
          <w:i/>
        </w:rPr>
        <w:t xml:space="preserve"> </w:t>
      </w:r>
      <w:r w:rsidR="003106FC" w:rsidRPr="0079442C">
        <w:rPr>
          <w:i/>
        </w:rPr>
        <w:t>С</w:t>
      </w:r>
      <w:r w:rsidR="00531F0D" w:rsidRPr="0079442C">
        <w:rPr>
          <w:i/>
        </w:rPr>
        <w:t xml:space="preserve">тороны вправе </w:t>
      </w:r>
      <w:r w:rsidR="00A32AE8" w:rsidRPr="0079442C">
        <w:rPr>
          <w:i/>
        </w:rPr>
        <w:t>определить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>почасовую стоимость услуг,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 xml:space="preserve"> цену за единицу, сметную стоимость услуг, которые должны быть оформлены Протоколом согласования цены, являющемся неотъемлемой частью настоящего Договора</w:t>
      </w:r>
      <w:r w:rsidR="0059405D" w:rsidRPr="0079442C">
        <w:rPr>
          <w:i/>
        </w:rPr>
        <w:t>)</w:t>
      </w:r>
      <w:r w:rsidR="00A32AE8" w:rsidRPr="0079442C">
        <w:rPr>
          <w:i/>
        </w:rPr>
        <w:t>.</w:t>
      </w:r>
      <w:proofErr w:type="gramEnd"/>
    </w:p>
    <w:permEnd w:id="653657992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43225373" w:edGrp="everyone"/>
      <w:r w:rsidR="005B55F2">
        <w:t>включены</w:t>
      </w:r>
      <w:r w:rsidR="00F1208A" w:rsidRPr="0079442C">
        <w:rPr>
          <w:i/>
        </w:rPr>
        <w:t xml:space="preserve"> </w:t>
      </w:r>
      <w:permEnd w:id="143225373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776163830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776163830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72057831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72057831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</w:t>
      </w:r>
      <w:r w:rsidRPr="0079442C">
        <w:lastRenderedPageBreak/>
        <w:t>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860385492" w:edGrp="everyone"/>
      <w:r w:rsidR="00301163" w:rsidRPr="0079442C">
        <w:rPr>
          <w:rFonts w:eastAsia="Calibri"/>
        </w:rPr>
        <w:t>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86038549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786961573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(если услуги уже оказываются).</w:t>
      </w:r>
    </w:p>
    <w:permEnd w:id="786961573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9.5. Во всем остальном, что не предусмотрено настоящим Договором, Стороны руководствуются Гражданским кодексом Российской Федерации, иными нормами </w:t>
      </w:r>
      <w:r w:rsidRPr="0079442C">
        <w:rPr>
          <w:color w:val="000000"/>
          <w:szCs w:val="22"/>
        </w:rPr>
        <w:lastRenderedPageBreak/>
        <w:t>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82837054" w:edGrp="everyone"/>
      <w:proofErr w:type="gramStart"/>
      <w:r w:rsidR="005B55F2">
        <w:t>Исполнителя</w:t>
      </w:r>
      <w:permEnd w:id="158283705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671100674" w:edGrp="everyone"/>
      <w:r w:rsidR="004807C4" w:rsidRPr="004807C4">
        <w:t xml:space="preserve"> </w:t>
      </w:r>
      <w:proofErr w:type="spellStart"/>
      <w:r w:rsidR="004807C4" w:rsidRPr="004807C4">
        <w:t>Исполнителя</w:t>
      </w:r>
      <w:permEnd w:id="671100674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67796517" w:edGrp="everyone"/>
      <w:r w:rsidR="004807C4" w:rsidRPr="004807C4">
        <w:t xml:space="preserve"> </w:t>
      </w:r>
      <w:r w:rsidR="004807C4">
        <w:t xml:space="preserve"> </w:t>
      </w:r>
      <w:r w:rsidR="004807C4" w:rsidRPr="004807C4">
        <w:t xml:space="preserve">Bogdanov.VS@tgc1.ru </w:t>
      </w:r>
      <w:permEnd w:id="267796517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47412815" w:edGrp="everyone"/>
      <w:r w:rsidR="004807C4">
        <w:t>Исполнителем</w:t>
      </w:r>
      <w:permEnd w:id="47412815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613697046" w:edGrp="everyone"/>
      <w:r w:rsidR="004807C4" w:rsidRPr="004807C4">
        <w:t>Исполнителем</w:t>
      </w:r>
      <w:permEnd w:id="1613697046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65092161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65092161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249293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6225C6" w:rsidRDefault="00473C26" w:rsidP="00473C26">
            <w:r w:rsidRPr="006C1F13">
              <w:tab/>
            </w:r>
            <w:r w:rsidRPr="006225C6">
              <w:tab/>
            </w:r>
          </w:p>
          <w:p w:rsidR="00473C26" w:rsidRPr="006C1F13" w:rsidRDefault="00473C26" w:rsidP="00473C26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>198188, Санкт-Петербург, ул. Броневая, д.6, литера</w:t>
            </w:r>
            <w:proofErr w:type="gramStart"/>
            <w:r w:rsidRPr="006225C6">
              <w:t xml:space="preserve"> Б</w:t>
            </w:r>
            <w:proofErr w:type="gramEnd"/>
            <w:r w:rsidRPr="006225C6">
              <w:t xml:space="preserve">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>197198, Санкт-Петербург, пр. Добролюбова, д.16, корп.2,лит</w:t>
            </w:r>
            <w:proofErr w:type="gramStart"/>
            <w:r w:rsidRPr="006225C6">
              <w:t>.А</w:t>
            </w:r>
            <w:proofErr w:type="gramEnd"/>
            <w:r w:rsidRPr="006225C6">
              <w:t xml:space="preserve">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473C26" w:rsidRPr="00473C26" w:rsidRDefault="00473C26" w:rsidP="00473C26">
            <w:r w:rsidRPr="00473C26">
              <w:t>Получатель услуг</w:t>
            </w:r>
            <w:proofErr w:type="gramStart"/>
            <w:r w:rsidRPr="00473C26">
              <w:t xml:space="preserve"> :</w:t>
            </w:r>
            <w:proofErr w:type="gramEnd"/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Default="00B96A96" w:rsidP="00473C26"/>
          <w:p w:rsidR="00473C26" w:rsidRDefault="00473C26" w:rsidP="00473C26"/>
          <w:p w:rsidR="00473C26" w:rsidRDefault="00473C26" w:rsidP="00473C26"/>
          <w:p w:rsidR="00473C26" w:rsidRPr="0079442C" w:rsidRDefault="00473C26" w:rsidP="00473C2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249293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985663969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985663969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655903602" w:edGrp="everyone"/>
      <w:r>
        <w:rPr>
          <w:sz w:val="24"/>
          <w:szCs w:val="24"/>
        </w:rPr>
        <w:t>_________/__________</w:t>
      </w:r>
      <w:permEnd w:id="1655903602"/>
      <w:r>
        <w:rPr>
          <w:sz w:val="24"/>
          <w:szCs w:val="24"/>
        </w:rPr>
        <w:t>от «</w:t>
      </w:r>
      <w:permStart w:id="317342881" w:edGrp="everyone"/>
      <w:r>
        <w:rPr>
          <w:sz w:val="24"/>
          <w:szCs w:val="24"/>
        </w:rPr>
        <w:t>____</w:t>
      </w:r>
      <w:permEnd w:id="317342881"/>
      <w:r>
        <w:rPr>
          <w:sz w:val="24"/>
          <w:szCs w:val="24"/>
        </w:rPr>
        <w:t>»</w:t>
      </w:r>
      <w:permStart w:id="1166364098" w:edGrp="everyone"/>
      <w:r>
        <w:rPr>
          <w:sz w:val="24"/>
          <w:szCs w:val="24"/>
        </w:rPr>
        <w:t>_________</w:t>
      </w:r>
      <w:permEnd w:id="1166364098"/>
      <w:r>
        <w:rPr>
          <w:sz w:val="24"/>
          <w:szCs w:val="24"/>
        </w:rPr>
        <w:t>201</w:t>
      </w:r>
      <w:permStart w:id="1320890769" w:edGrp="everyone"/>
      <w:r>
        <w:rPr>
          <w:sz w:val="24"/>
          <w:szCs w:val="24"/>
        </w:rPr>
        <w:t>__</w:t>
      </w:r>
      <w:permEnd w:id="132089076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169559991" w:edGrp="everyone"/>
      <w:r w:rsidRPr="0083081F">
        <w:rPr>
          <w:i/>
          <w:sz w:val="24"/>
          <w:szCs w:val="24"/>
        </w:rPr>
        <w:t xml:space="preserve">г. Санкт-Петербург </w:t>
      </w:r>
      <w:permEnd w:id="116955999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621894682" w:edGrp="everyone"/>
      <w:r>
        <w:rPr>
          <w:sz w:val="24"/>
          <w:szCs w:val="24"/>
        </w:rPr>
        <w:t>___</w:t>
      </w:r>
      <w:permEnd w:id="1621894682"/>
      <w:r>
        <w:rPr>
          <w:sz w:val="24"/>
          <w:szCs w:val="24"/>
        </w:rPr>
        <w:t xml:space="preserve">» </w:t>
      </w:r>
      <w:permStart w:id="649028989" w:edGrp="everyone"/>
      <w:r>
        <w:rPr>
          <w:sz w:val="24"/>
          <w:szCs w:val="24"/>
        </w:rPr>
        <w:t>__________</w:t>
      </w:r>
      <w:permEnd w:id="649028989"/>
      <w:r>
        <w:rPr>
          <w:sz w:val="24"/>
          <w:szCs w:val="24"/>
        </w:rPr>
        <w:t>201</w:t>
      </w:r>
      <w:permStart w:id="537218720" w:edGrp="everyone"/>
      <w:r>
        <w:rPr>
          <w:sz w:val="24"/>
          <w:szCs w:val="24"/>
        </w:rPr>
        <w:t>__</w:t>
      </w:r>
      <w:permEnd w:id="53721872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19734508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197345080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698095100" w:edGrp="everyone"/>
      <w:r w:rsidRPr="00D73D2E">
        <w:rPr>
          <w:rStyle w:val="Barcode"/>
          <w:color w:val="000000"/>
          <w:sz w:val="24"/>
          <w:szCs w:val="24"/>
        </w:rPr>
        <w:t>Подрядчиком</w:t>
      </w:r>
      <w:permEnd w:id="698095100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65573291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65573291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986860483" w:edGrp="everyone"/>
      <w:r w:rsidRPr="00D73D2E">
        <w:rPr>
          <w:rStyle w:val="Barcode"/>
          <w:color w:val="000000"/>
          <w:sz w:val="24"/>
          <w:szCs w:val="24"/>
        </w:rPr>
        <w:t>Подрядчик</w:t>
      </w:r>
      <w:permEnd w:id="986860483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1018942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1018942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1846626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1846626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73C2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2119450063" w:edGrp="everyone"/>
      <w:r>
        <w:rPr>
          <w:rStyle w:val="Barcode"/>
          <w:sz w:val="24"/>
          <w:szCs w:val="24"/>
        </w:rPr>
        <w:t>Исполнитель</w:t>
      </w:r>
      <w:r w:rsidR="00473C26">
        <w:t xml:space="preserve">                                                           </w:t>
      </w:r>
      <w:permEnd w:id="2119450063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827662569" w:edGrp="everyone"/>
    </w:p>
    <w:p w:rsidR="00473C26" w:rsidRPr="0079442C" w:rsidRDefault="00473C26" w:rsidP="00473C26"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73C26" w:rsidRPr="0079442C" w:rsidTr="00E04F09">
        <w:trPr>
          <w:trHeight w:val="4111"/>
        </w:trPr>
        <w:tc>
          <w:tcPr>
            <w:tcW w:w="4803" w:type="dxa"/>
          </w:tcPr>
          <w:p w:rsidR="00473C26" w:rsidRPr="006225C6" w:rsidRDefault="00473C26" w:rsidP="00E04F09"/>
          <w:p w:rsidR="00473C26" w:rsidRPr="006C1F13" w:rsidRDefault="00473C26" w:rsidP="00E04F09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473C26" w:rsidRPr="006225C6" w:rsidRDefault="00473C26" w:rsidP="00E04F09">
            <w:r w:rsidRPr="006C1F13">
              <w:tab/>
            </w:r>
            <w:r w:rsidRPr="006225C6">
              <w:tab/>
            </w:r>
          </w:p>
          <w:p w:rsidR="00473C26" w:rsidRPr="0079442C" w:rsidRDefault="00473C26" w:rsidP="00473C26"/>
        </w:tc>
        <w:tc>
          <w:tcPr>
            <w:tcW w:w="4660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79442C" w:rsidRDefault="00473C26" w:rsidP="00473C26"/>
        </w:tc>
      </w:tr>
    </w:tbl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82766256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9A4" w:rsidRDefault="00A909A4">
      <w:r>
        <w:separator/>
      </w:r>
    </w:p>
  </w:endnote>
  <w:endnote w:type="continuationSeparator" w:id="0">
    <w:p w:rsidR="00A909A4" w:rsidRDefault="00A9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FE4D89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FE4D89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2096578063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096578063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FE4D89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FE4D89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9A4" w:rsidRDefault="00A909A4">
      <w:r>
        <w:separator/>
      </w:r>
    </w:p>
  </w:footnote>
  <w:footnote w:type="continuationSeparator" w:id="0">
    <w:p w:rsidR="00A909A4" w:rsidRDefault="00A909A4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D89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3716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0AFF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3F6C4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3C26"/>
    <w:rsid w:val="00474B15"/>
    <w:rsid w:val="00475EB0"/>
    <w:rsid w:val="004807C4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5F2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608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09A4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4F09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4D89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odukina.YV\Desktop\&#1061;&#1086;&#1076;&#1091;&#1082;&#1080;&#1085;&#1072;%20&#1070;.&#1042;\&#1044;&#1054;&#1043;&#1054;&#1042;&#1054;&#1056;&#1040;\&#1047;&#1072;&#1082;&#1091;&#1087;&#1086;&#1095;&#1085;&#1072;&#1103;%20&#1076;&#1077;&#1103;&#1090;&#1077;&#1083;&#1100;&#1085;&#1086;&#1089;&#1090;&#1100;%202015\&#1054;&#1047;&#1055;%20&#1058;&#1077;&#1093;&#1085;&#1080;&#1095;&#1077;&#1089;&#1082;&#1080;&#1077;%20&#1079;&#1072;&#1076;&#1072;&#1085;&#1080;&#1103;+&#1076;&#1086;&#1075;\&#1058;&#1047;%20&#1086;&#1073;&#1089;&#1083;&#1091;&#1078;&#1080;&#1074;&#1072;&#1085;&#1080;&#1077;%20&#1089;&#1080;&#1089;&#1090;&#1077;&#1084;&#1099;%20&#1055;&#1057;\&#8470;2%20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B337A6-EEF2-4281-B256-6B760F8199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11C8B90-91D8-4092-A466-F1EF7679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№2 Договор по приказу № 65</Template>
  <TotalTime>3</TotalTime>
  <Pages>6</Pages>
  <Words>2928</Words>
  <Characters>16694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Ходукина Юлия Валерьевна</dc:creator>
  <cp:lastModifiedBy>Ходукина Юлия Валерьевна</cp:lastModifiedBy>
  <cp:revision>1</cp:revision>
  <cp:lastPrinted>2012-03-20T08:06:00Z</cp:lastPrinted>
  <dcterms:created xsi:type="dcterms:W3CDTF">2014-08-21T06:56:00Z</dcterms:created>
  <dcterms:modified xsi:type="dcterms:W3CDTF">2014-08-21T06:59:00Z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